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Default="008779C0" w:rsidP="006B2E6F">
      <w:pPr>
        <w:spacing w:line="240" w:lineRule="auto"/>
        <w:ind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A254CC">
        <w:rPr>
          <w:sz w:val="24"/>
          <w:szCs w:val="24"/>
        </w:rPr>
        <w:t>филиалами ПАО "МРСК Юга" - "Астраханьэнерго", "Волгоградэнерго",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A254CC">
        <w:rPr>
          <w:sz w:val="24"/>
          <w:szCs w:val="24"/>
        </w:rPr>
        <w:t>шкафов и стеллажей для одежды и инструментов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7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052"/>
        <w:gridCol w:w="9619"/>
        <w:gridCol w:w="1675"/>
        <w:gridCol w:w="2507"/>
      </w:tblGrid>
      <w:tr w:rsidR="00187F99" w:rsidTr="00187F9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99" w:rsidRDefault="00187F9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Default="00187F99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99" w:rsidRDefault="00187F9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99" w:rsidRDefault="00187F99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A254CC" w:rsidTr="00A254CC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CC" w:rsidRPr="00B65F66" w:rsidRDefault="00A254CC" w:rsidP="00A254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187F99" w:rsidTr="00187F9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Default="00187F99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99" w:rsidRDefault="00187F99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для одежды ШРМ-АК-800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Default="00187F99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Pr="00B65F66" w:rsidRDefault="00187F99" w:rsidP="00692DC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A254CC" w:rsidTr="00A254CC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CC" w:rsidRPr="00B65F66" w:rsidRDefault="00A254CC" w:rsidP="00A254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187F99" w:rsidTr="00187F9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Default="00187F99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99" w:rsidRDefault="00187F99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для одежды ШРМ-АК-800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Default="00187F99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Pr="00B65F66" w:rsidRDefault="00187F99" w:rsidP="00692DC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A254CC" w:rsidTr="00A254CC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CC" w:rsidRPr="00B65F66" w:rsidRDefault="00A254CC" w:rsidP="00A254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187F99" w:rsidTr="00187F99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Default="00187F99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99" w:rsidRDefault="00187F99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для одежды ШРМ-АК-800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Default="00187F99" w:rsidP="007737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F99" w:rsidRPr="00B65F66" w:rsidRDefault="00187F99" w:rsidP="00692DC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71,000</w:t>
            </w:r>
          </w:p>
        </w:tc>
      </w:tr>
    </w:tbl>
    <w:p w:rsidR="00640D43" w:rsidRDefault="00640D43" w:rsidP="0018582C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="0018582C" w:rsidRPr="0018582C">
        <w:rPr>
          <w:sz w:val="24"/>
          <w:szCs w:val="24"/>
        </w:rPr>
        <w:t>675 969,90</w:t>
      </w:r>
      <w:r>
        <w:rPr>
          <w:sz w:val="24"/>
          <w:szCs w:val="24"/>
        </w:rPr>
        <w:t xml:space="preserve"> руб. с НДС,</w:t>
      </w:r>
      <w:r w:rsidR="00187F99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36"/>
        <w:gridCol w:w="3138"/>
        <w:gridCol w:w="3054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A254CC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A254CC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34 226,32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A254CC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A254CC" w:rsidTr="004728CD">
        <w:trPr>
          <w:cantSplit/>
          <w:tblHeader/>
        </w:trPr>
        <w:tc>
          <w:tcPr>
            <w:tcW w:w="2926" w:type="pct"/>
            <w:vAlign w:val="center"/>
          </w:tcPr>
          <w:p w:rsidR="00A254CC" w:rsidRDefault="00A254CC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A254CC" w:rsidRDefault="0018582C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18582C">
              <w:rPr>
                <w:color w:val="000000"/>
                <w:sz w:val="24"/>
                <w:szCs w:val="24"/>
                <w:lang w:eastAsia="en-US"/>
              </w:rPr>
              <w:t>34 226,32</w:t>
            </w:r>
          </w:p>
        </w:tc>
        <w:tc>
          <w:tcPr>
            <w:tcW w:w="1023" w:type="pct"/>
            <w:vAlign w:val="center"/>
          </w:tcPr>
          <w:p w:rsidR="00A254CC" w:rsidRDefault="00A254CC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A254CC" w:rsidTr="004728CD">
        <w:trPr>
          <w:cantSplit/>
          <w:tblHeader/>
        </w:trPr>
        <w:tc>
          <w:tcPr>
            <w:tcW w:w="2926" w:type="pct"/>
            <w:vAlign w:val="center"/>
          </w:tcPr>
          <w:p w:rsidR="00A254CC" w:rsidRDefault="00A254CC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A254CC" w:rsidRDefault="00A254CC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607 517,26</w:t>
            </w:r>
          </w:p>
        </w:tc>
        <w:tc>
          <w:tcPr>
            <w:tcW w:w="1023" w:type="pct"/>
            <w:vAlign w:val="center"/>
          </w:tcPr>
          <w:p w:rsidR="00A254CC" w:rsidRDefault="00A254CC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</w:t>
      </w:r>
      <w:r w:rsidRPr="007B2365">
        <w:rPr>
          <w:sz w:val="24"/>
          <w:szCs w:val="24"/>
        </w:rPr>
        <w:lastRenderedPageBreak/>
        <w:t>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CB17C9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A254CC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187F99" w:rsidRDefault="00187F99" w:rsidP="006D51B5">
      <w:pPr>
        <w:rPr>
          <w:sz w:val="24"/>
          <w:szCs w:val="24"/>
        </w:rPr>
      </w:pPr>
      <w:bookmarkStart w:id="0" w:name="OLE_LINK1"/>
    </w:p>
    <w:p w:rsidR="00187F99" w:rsidRDefault="00187F99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bookmarkStart w:id="1" w:name="_GoBack"/>
      <w:bookmarkEnd w:id="1"/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048"/>
        <w:gridCol w:w="798"/>
        <w:gridCol w:w="1461"/>
        <w:gridCol w:w="6179"/>
        <w:gridCol w:w="3128"/>
      </w:tblGrid>
      <w:tr w:rsidR="00187F99" w:rsidRPr="00396193" w:rsidTr="00187F99">
        <w:trPr>
          <w:trHeight w:val="630"/>
        </w:trPr>
        <w:tc>
          <w:tcPr>
            <w:tcW w:w="220" w:type="pct"/>
            <w:shd w:val="clear" w:color="auto" w:fill="auto"/>
            <w:vAlign w:val="center"/>
          </w:tcPr>
          <w:p w:rsidR="008779C0" w:rsidRPr="008F2255" w:rsidRDefault="008779C0" w:rsidP="00187F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187F9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81261D" w:rsidRPr="008F2255" w:rsidRDefault="00187F99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8779C0" w:rsidRPr="008F2255" w:rsidRDefault="008779C0" w:rsidP="00187F9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187F99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1023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A254CC" w:rsidRPr="00396193" w:rsidTr="00187F9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187F99" w:rsidRPr="00396193" w:rsidTr="00187F99">
        <w:trPr>
          <w:trHeight w:val="300"/>
        </w:trPr>
        <w:tc>
          <w:tcPr>
            <w:tcW w:w="220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A254CC" w:rsidRPr="00396193" w:rsidRDefault="00A254C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 ШРМ-АК-800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1023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A254CC" w:rsidRPr="00396193" w:rsidTr="00187F9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187F99" w:rsidRPr="00396193" w:rsidTr="00187F99">
        <w:trPr>
          <w:trHeight w:val="300"/>
        </w:trPr>
        <w:tc>
          <w:tcPr>
            <w:tcW w:w="220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A254CC" w:rsidRPr="00396193" w:rsidRDefault="00A254C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 ШРМ-АК-800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1023" w:type="pct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A254CC" w:rsidRPr="00396193" w:rsidTr="00187F99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A254CC" w:rsidRPr="00396193" w:rsidRDefault="00A254CC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187F99" w:rsidRPr="00396193" w:rsidTr="00187F99">
        <w:trPr>
          <w:trHeight w:val="300"/>
        </w:trPr>
        <w:tc>
          <w:tcPr>
            <w:tcW w:w="220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187F99" w:rsidRPr="00396193" w:rsidRDefault="00187F9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 ШРМ-АК-800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1023" w:type="pct"/>
            <w:vMerge w:val="restar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187F99" w:rsidRPr="00396193" w:rsidTr="00187F99">
        <w:trPr>
          <w:trHeight w:val="300"/>
        </w:trPr>
        <w:tc>
          <w:tcPr>
            <w:tcW w:w="220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187F99" w:rsidRPr="00396193" w:rsidRDefault="00187F9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 ШРМ-АК-800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1023" w:type="pct"/>
            <w:vMerge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7F99" w:rsidRPr="00396193" w:rsidTr="00187F99">
        <w:trPr>
          <w:trHeight w:val="300"/>
        </w:trPr>
        <w:tc>
          <w:tcPr>
            <w:tcW w:w="220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187F99" w:rsidRPr="00396193" w:rsidRDefault="00187F9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 ШРМ-АК-800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1023" w:type="pct"/>
            <w:vMerge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7F99" w:rsidRPr="00396193" w:rsidTr="00187F99">
        <w:trPr>
          <w:trHeight w:val="300"/>
        </w:trPr>
        <w:tc>
          <w:tcPr>
            <w:tcW w:w="220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7" w:type="pct"/>
            <w:shd w:val="clear" w:color="auto" w:fill="auto"/>
            <w:vAlign w:val="center"/>
          </w:tcPr>
          <w:p w:rsidR="00187F99" w:rsidRPr="00396193" w:rsidRDefault="00187F9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для одежды ШРМ-АК-800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1023" w:type="pct"/>
            <w:vMerge/>
            <w:shd w:val="clear" w:color="auto" w:fill="auto"/>
            <w:vAlign w:val="center"/>
          </w:tcPr>
          <w:p w:rsidR="00187F99" w:rsidRPr="00396193" w:rsidRDefault="00187F99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46F" w:rsidRDefault="00BE246F" w:rsidP="004578ED">
      <w:pPr>
        <w:spacing w:line="240" w:lineRule="auto"/>
      </w:pPr>
      <w:r>
        <w:separator/>
      </w:r>
    </w:p>
  </w:endnote>
  <w:endnote w:type="continuationSeparator" w:id="0">
    <w:p w:rsidR="00BE246F" w:rsidRDefault="00BE246F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46F" w:rsidRDefault="00BE246F" w:rsidP="004578ED">
      <w:pPr>
        <w:spacing w:line="240" w:lineRule="auto"/>
      </w:pPr>
      <w:r>
        <w:separator/>
      </w:r>
    </w:p>
  </w:footnote>
  <w:footnote w:type="continuationSeparator" w:id="0">
    <w:p w:rsidR="00BE246F" w:rsidRDefault="00BE246F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шкафов и стеллажей для одежды и инструментов"/>
    <w:docVar w:name="SummaVsego" w:val="684 240,48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шкафов и стеллажей для одежды и инструменто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61BFE"/>
    <w:rsid w:val="00162680"/>
    <w:rsid w:val="00171D38"/>
    <w:rsid w:val="00174BF8"/>
    <w:rsid w:val="0018582C"/>
    <w:rsid w:val="00187F99"/>
    <w:rsid w:val="001A0349"/>
    <w:rsid w:val="001B25BB"/>
    <w:rsid w:val="001F7ACF"/>
    <w:rsid w:val="0020282A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C0FF9"/>
    <w:rsid w:val="00610F59"/>
    <w:rsid w:val="00640D43"/>
    <w:rsid w:val="00692DC6"/>
    <w:rsid w:val="006A73D2"/>
    <w:rsid w:val="006B20FF"/>
    <w:rsid w:val="006B2E6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254CC"/>
    <w:rsid w:val="00A30EB6"/>
    <w:rsid w:val="00A5521A"/>
    <w:rsid w:val="00AA3173"/>
    <w:rsid w:val="00AA6626"/>
    <w:rsid w:val="00AB483B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BE246F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B17C9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7AAF"/>
    <w:rsid w:val="00F911CC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012A8"/>
  <w15:docId w15:val="{B9B8B33D-861D-48E4-A641-4397C347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187F9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C009EFD-FA83-4389-9EF6-B6584190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E0E95ED9</Template>
  <TotalTime>6</TotalTime>
  <Pages>5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Печёнкин Анатолий Владимирович</cp:lastModifiedBy>
  <cp:revision>6</cp:revision>
  <dcterms:created xsi:type="dcterms:W3CDTF">2017-11-02T07:47:00Z</dcterms:created>
  <dcterms:modified xsi:type="dcterms:W3CDTF">2017-11-30T11:53:00Z</dcterms:modified>
</cp:coreProperties>
</file>